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B265B2">
        <w:fldChar w:fldCharType="begin"/>
      </w:r>
      <w:r w:rsidR="00B265B2">
        <w:instrText>DOCVARIABLE "SP_FUNC: GetFixingSign(CONTEXT)" \* MERGEFORMAT</w:instrText>
      </w:r>
      <w:r w:rsidR="00B265B2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B265B2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BE65A0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 xml:space="preserve">"Арендодатель", </w:t>
      </w:r>
      <w:r w:rsidRPr="007A3532">
        <w:rPr>
          <w:sz w:val="23"/>
          <w:szCs w:val="23"/>
        </w:rPr>
        <w:t xml:space="preserve">с одной стороны, </w:t>
      </w:r>
      <w:r w:rsidRPr="00CD512E">
        <w:rPr>
          <w:color w:val="000000"/>
          <w:sz w:val="23"/>
          <w:szCs w:val="23"/>
        </w:rPr>
        <w:t xml:space="preserve">и </w:t>
      </w:r>
      <w:r w:rsidR="00B265B2">
        <w:fldChar w:fldCharType="begin"/>
      </w:r>
      <w:r w:rsidR="00B265B2">
        <w:instrText xml:space="preserve">DOCVARIABLE "SP_FUNC: GetInfo_Ar (CONTEXT)" \* MERGEFORMAT </w:instrText>
      </w:r>
      <w:r w:rsidR="00B265B2">
        <w:fldChar w:fldCharType="separate"/>
      </w:r>
      <w:r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B265B2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"SP_FUNC:GetVivodOjectov(CONTEXT)" 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GetObjectRegin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GetEndDateMovesetDoc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20 лет</w:t>
      </w:r>
      <w:r w:rsidRPr="002464C1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</w:t>
      </w:r>
      <w:r w:rsidRPr="00DD0A10">
        <w:rPr>
          <w:sz w:val="23"/>
          <w:szCs w:val="23"/>
        </w:rPr>
        <w:lastRenderedPageBreak/>
        <w:t>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 xml:space="preserve"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</w:t>
      </w:r>
      <w:r w:rsidRPr="00410F1F">
        <w:rPr>
          <w:color w:val="000000"/>
          <w:sz w:val="23"/>
          <w:szCs w:val="23"/>
        </w:rPr>
        <w:lastRenderedPageBreak/>
        <w:t>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775D32">
        <w:rPr>
          <w:b/>
          <w:color w:val="000000"/>
          <w:sz w:val="23"/>
          <w:szCs w:val="23"/>
        </w:rPr>
        <w:t>Обременения, ограничения:</w:t>
      </w:r>
      <w:r w:rsidRPr="00410F1F">
        <w:rPr>
          <w:b/>
          <w:color w:val="000000"/>
          <w:sz w:val="23"/>
          <w:szCs w:val="23"/>
        </w:rPr>
        <w:t xml:space="preserve"> </w:t>
      </w:r>
      <w:r w:rsidR="00B265B2" w:rsidRPr="00B265B2">
        <w:rPr>
          <w:b/>
          <w:color w:val="000000"/>
          <w:sz w:val="23"/>
          <w:szCs w:val="23"/>
        </w:rPr>
        <w:t>1.</w:t>
      </w:r>
      <w:r w:rsidR="00B265B2" w:rsidRPr="00B265B2">
        <w:rPr>
          <w:b/>
          <w:color w:val="000000"/>
          <w:sz w:val="23"/>
          <w:szCs w:val="23"/>
        </w:rPr>
        <w:tab/>
        <w:t>По земельному участку проходит инженерная сеть- горячее водоснабжение. Кадастровый номер сооружения: 74:25:0302601:80, 74:25:0302601:81.</w:t>
      </w: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55BB2" w:rsidRPr="00447B82" w:rsidRDefault="00455BB2" w:rsidP="00455BB2">
      <w:pPr>
        <w:pStyle w:val="10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</w:t>
      </w:r>
      <w:r w:rsidRPr="00447B82">
        <w:rPr>
          <w:sz w:val="23"/>
          <w:szCs w:val="23"/>
        </w:rPr>
        <w:t>д. 1, тел. 62-10-48,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 xml:space="preserve"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</w:t>
      </w:r>
      <w:r w:rsidRPr="00DD0A10">
        <w:rPr>
          <w:sz w:val="23"/>
          <w:szCs w:val="23"/>
        </w:rPr>
        <w:lastRenderedPageBreak/>
        <w:t>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A30032" w:rsidRDefault="00A30032" w:rsidP="00A30032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A30032" w:rsidRDefault="00A30032" w:rsidP="00A30032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A30032" w:rsidRPr="00413556" w:rsidRDefault="00A30032" w:rsidP="00A30032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DD0A10" w:rsidP="00035B49">
      <w:pPr>
        <w:jc w:val="both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Pr="00DD0A10">
        <w:rPr>
          <w:sz w:val="23"/>
          <w:szCs w:val="23"/>
        </w:rPr>
        <w:instrText xml:space="preserve">DOCVARIABLE "SP_FUNC: GetVicariousSignature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 w:rsidRPr="00DD0A10"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8A1E0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8A1E0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8A1E0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8A1E0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8A1E0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D0A10" w:rsidRPr="00DD0A10">
        <w:rPr>
          <w:sz w:val="23"/>
          <w:szCs w:val="23"/>
        </w:rPr>
        <w:fldChar w:fldCharType="begin"/>
      </w:r>
      <w:r w:rsidR="00DD0A10" w:rsidRPr="00DD0A10">
        <w:rPr>
          <w:sz w:val="23"/>
          <w:szCs w:val="23"/>
        </w:rPr>
        <w:instrText xml:space="preserve">DOCVARIABLE "SP_FUNC: GetPodpisD (CONTEXT)" \* MERGEFORMAT </w:instrText>
      </w:r>
      <w:r w:rsidR="00DD0A10"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D0A10" w:rsidRPr="00DD0A1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75D32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265B2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E78CF81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2237</Words>
  <Characters>12756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2025-05-27T09:47:00Z</dcterms:created>
  <dcterms:modified xsi:type="dcterms:W3CDTF">2025-05-27T09:47:00Z</dcterms:modified>
</cp:coreProperties>
</file>